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Harrogate and Knaresborough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Harrogate and Knaresborough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Harrogate and Knaresborough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Harrogate and Knaresborough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Harrogate and Knaresborough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Harrogate and Knaresborough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67.9% </w:t>
      </w:r>
      <w:r w:rsidRPr="004747BF">
        <w:rPr>
          <w:rFonts w:ascii="Libre Franklin Light" w:eastAsia="Times New Roman" w:hAnsi="Libre Franklin Light" w:cs="Calibri Light"/>
        </w:rPr>
        <w:t xml:space="preserve">of those respondents classified as PGSI 8+ in Harrogate and Knaresborough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Harrogate and Knaresborough is estimated to be </w:t>
      </w:r>
      <w:r w:rsidRPr="00773DF7">
        <w:rPr>
          <w:rFonts w:ascii="Libre Franklin Light" w:eastAsia="Times New Roman" w:hAnsi="Libre Franklin Light" w:cs="Calibri Light"/>
          <w:b/>
          <w:bCs/>
          <w:color w:val="C45911" w:themeColor="accent2" w:themeShade="BF"/>
        </w:rPr>
        <w:t xml:space="preserve">£1,755,559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Harrogate and Knaresborough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Harrogate and Knaresborough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Harrogate and Knaresborough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Harrogate and Knaresborough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rogate and Knaresbo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Harrogate and Knaresborough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rogate and Knaresbo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Harrogate and Knaresborough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Harrogate and Knaresborough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rogate and Knaresbo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Harrogate and Knaresborough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Harrogate and Knaresborough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Harrogate and Knaresborough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Harrogate and Knaresborough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Harrogate and Knaresborough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Harrogate and Knaresborough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£1,755,559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Harrogate and Knaresborough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£28,595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£591,364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£42,363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£21,844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£1,059,478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£1,755,559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Harrogate and Knaresborough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Harrogate and Knaresborough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Harrogate and Knaresborough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Harrogate and Knaresborough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Harrogate and Knaresborough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Harrogate and Knaresborough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Harrogate and Knaresborough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Harrogate and Knaresborough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Harrogate and Knaresborough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Harrogate and Knaresborough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Harrogate and Knaresborough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Harrogate and Knaresborough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E62DAE6-59CA-46CF-AD63-7C2A26A1E01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